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A0948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Cristine WESTFYLDE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7632F654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0F94B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0860A1" w14:textId="77AA1883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Mar.1426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 xml:space="preserve">e had a bequest in the Will of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Blakenhale</w:t>
      </w:r>
      <w:proofErr w:type="spellEnd"/>
      <w:r>
        <w:rPr>
          <w:rFonts w:ascii="Times New Roman" w:hAnsi="Times New Roman" w:cs="Times New Roman"/>
          <w:sz w:val="24"/>
          <w:szCs w:val="24"/>
        </w:rPr>
        <w:t>, Vicar of Abbots’</w:t>
      </w:r>
    </w:p>
    <w:p w14:paraId="346FC4AD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Langley(q.v.).</w:t>
      </w:r>
    </w:p>
    <w:p w14:paraId="3ED8DF90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2105726D" w14:textId="77777777" w:rsidR="006C7648" w:rsidRDefault="006C7648" w:rsidP="006C764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690394A4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A37A3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E53CD0" w14:textId="77777777" w:rsidR="006C7648" w:rsidRDefault="006C7648" w:rsidP="006C7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2021</w:t>
      </w:r>
    </w:p>
    <w:p w14:paraId="08449C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037CA" w14:textId="77777777" w:rsidR="006C7648" w:rsidRDefault="006C7648" w:rsidP="009139A6">
      <w:r>
        <w:separator/>
      </w:r>
    </w:p>
  </w:endnote>
  <w:endnote w:type="continuationSeparator" w:id="0">
    <w:p w14:paraId="14F76AD5" w14:textId="77777777" w:rsidR="006C7648" w:rsidRDefault="006C76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40F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32C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C2B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B2A5A" w14:textId="77777777" w:rsidR="006C7648" w:rsidRDefault="006C7648" w:rsidP="009139A6">
      <w:r>
        <w:separator/>
      </w:r>
    </w:p>
  </w:footnote>
  <w:footnote w:type="continuationSeparator" w:id="0">
    <w:p w14:paraId="15009595" w14:textId="77777777" w:rsidR="006C7648" w:rsidRDefault="006C76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D5A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798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65D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48"/>
    <w:rsid w:val="000666E0"/>
    <w:rsid w:val="002510B7"/>
    <w:rsid w:val="005C130B"/>
    <w:rsid w:val="006C7648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CCF22"/>
  <w15:chartTrackingRefBased/>
  <w15:docId w15:val="{219328C5-9778-4ECB-A438-2A6674F0D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2021-03-30T10:48:00Z</dcterms:created>
  <dcterms:modified xsi:type="dcterms:W3CDTF">2021-03-30T10:48:00Z</dcterms:modified>
</cp:coreProperties>
</file>